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F1DB5">
      <w:pPr>
        <w:pStyle w:val="2"/>
      </w:pPr>
      <w:bookmarkStart w:id="0" w:name="_Toc375071055"/>
      <w:bookmarkStart w:id="1" w:name="_Toc389577025"/>
      <w:bookmarkStart w:id="2" w:name="_Toc392747694"/>
      <w:bookmarkEnd w:id="0"/>
      <w:r w:rsidRPr="00DE3B7D">
        <w:t>HH3C-PEX-MIB</w:t>
      </w:r>
      <w:bookmarkEnd w:id="1"/>
      <w:bookmarkEnd w:id="2"/>
    </w:p>
    <w:p w:rsidR="004F1DB5" w:rsidRPr="00DE3B7D" w:rsidRDefault="004F1DB5" w:rsidP="004F1DB5">
      <w:r w:rsidRPr="00DE3B7D">
        <w:t>本节介绍</w:t>
      </w:r>
      <w:r w:rsidRPr="00DE3B7D">
        <w:t>HH3C-PEX-MIB</w:t>
      </w:r>
      <w:r w:rsidRPr="00DE3B7D">
        <w:t>模块输出的告警信息。</w:t>
      </w:r>
    </w:p>
    <w:p w:rsidR="004F1DB5" w:rsidRPr="00DE3B7D" w:rsidRDefault="004F1DB5" w:rsidP="004F1DB5">
      <w:pPr>
        <w:pStyle w:val="3"/>
      </w:pPr>
      <w:bookmarkStart w:id="3" w:name="_Toc389577026"/>
      <w:bookmarkStart w:id="4" w:name="_Toc392747695"/>
      <w:r w:rsidRPr="00DE3B7D">
        <w:t>hh3cPexPortOnline</w:t>
      </w:r>
      <w:bookmarkEnd w:id="3"/>
      <w:bookmarkEnd w:id="4"/>
    </w:p>
    <w:p w:rsidR="004F1DB5" w:rsidRPr="00DE3B7D" w:rsidRDefault="004F1DB5" w:rsidP="004F1DB5">
      <w:pPr>
        <w:pStyle w:val="Command"/>
      </w:pPr>
      <w:r w:rsidRPr="00DE3B7D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F1DB5" w:rsidRPr="00DE3B7D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1DB5" w:rsidRPr="00DE3B7D" w:rsidRDefault="004F1DB5" w:rsidP="00705440">
            <w:pPr>
              <w:pStyle w:val="TableHeadingleft"/>
            </w:pPr>
            <w:r w:rsidRPr="00DE3B7D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1DB5" w:rsidRPr="00DE3B7D" w:rsidRDefault="004F1DB5" w:rsidP="00705440">
            <w:pPr>
              <w:pStyle w:val="TableText"/>
            </w:pPr>
            <w:r w:rsidRPr="00DE3B7D">
              <w:t>1.3.6.1.4.1.25506.2.129.3.0.1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4F1DB5" w:rsidP="00705440">
            <w:pPr>
              <w:pStyle w:val="TableHeadingleft"/>
            </w:pPr>
            <w:r w:rsidRPr="00DE3B7D">
              <w:t>MIB</w:t>
            </w:r>
            <w:r w:rsidR="00C44E35" w:rsidRPr="00DE3B7D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t>hh3c-pex.mib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C44E35" w:rsidP="00705440">
            <w:pPr>
              <w:pStyle w:val="TableHeadingleft"/>
            </w:pPr>
            <w:r w:rsidRPr="00DE3B7D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F1DB5" w:rsidRPr="00DE3B7D" w:rsidRDefault="00AB1324" w:rsidP="00F7049D">
            <w:pPr>
              <w:pStyle w:val="TableText"/>
            </w:pPr>
            <w:r w:rsidRPr="00AB1324">
              <w:rPr>
                <w:rFonts w:hint="eastAsia"/>
              </w:rPr>
              <w:t>恢复告警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C44E35" w:rsidP="00705440">
            <w:pPr>
              <w:pStyle w:val="TableHeadingleft"/>
            </w:pPr>
            <w:r w:rsidRPr="00DE3B7D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t>-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C44E35" w:rsidP="00705440">
            <w:pPr>
              <w:pStyle w:val="TableHeadingleft"/>
            </w:pPr>
            <w:r w:rsidRPr="00DE3B7D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rFonts w:hint="eastAsia"/>
              </w:rPr>
              <w:t>开启</w:t>
            </w:r>
          </w:p>
        </w:tc>
      </w:tr>
    </w:tbl>
    <w:p w:rsidR="004F1DB5" w:rsidRPr="00DE3B7D" w:rsidRDefault="004F1DB5" w:rsidP="004F1DB5"/>
    <w:p w:rsidR="004F1DB5" w:rsidRPr="00DE3B7D" w:rsidRDefault="004F1DB5" w:rsidP="004F1DB5">
      <w:pPr>
        <w:pStyle w:val="Command"/>
      </w:pPr>
      <w:r w:rsidRPr="00DE3B7D">
        <w:t>【描述】</w:t>
      </w:r>
    </w:p>
    <w:p w:rsidR="004F1DB5" w:rsidRPr="00DE3B7D" w:rsidRDefault="004F1DB5" w:rsidP="004F1DB5">
      <w:r w:rsidRPr="00DE3B7D">
        <w:rPr>
          <w:rFonts w:hint="eastAsia"/>
        </w:rPr>
        <w:t>PEX</w:t>
      </w:r>
      <w:r w:rsidRPr="00DE3B7D">
        <w:rPr>
          <w:rFonts w:hint="eastAsia"/>
        </w:rPr>
        <w:t>的状态转变为在线</w:t>
      </w:r>
      <w:r w:rsidR="00817587" w:rsidRPr="00DE3B7D">
        <w:rPr>
          <w:rFonts w:hint="eastAsia"/>
        </w:rPr>
        <w:t>，发送该告警信息</w:t>
      </w:r>
      <w:r w:rsidRPr="00DE3B7D">
        <w:rPr>
          <w:rFonts w:hint="eastAsia"/>
        </w:rPr>
        <w:t>。</w:t>
      </w:r>
    </w:p>
    <w:p w:rsidR="004F1DB5" w:rsidRPr="00DE3B7D" w:rsidRDefault="004F1DB5" w:rsidP="004F1DB5">
      <w:pPr>
        <w:pStyle w:val="Command"/>
      </w:pPr>
      <w:r w:rsidRPr="00DE3B7D">
        <w:t>【状态控制】</w:t>
      </w:r>
    </w:p>
    <w:p w:rsidR="004F1DB5" w:rsidRPr="00DE3B7D" w:rsidRDefault="00331D6E" w:rsidP="004F1DB5">
      <w:r w:rsidRPr="00DE3B7D">
        <w:rPr>
          <w:rFonts w:hint="eastAsia"/>
        </w:rPr>
        <w:t>该告警无法关闭。</w:t>
      </w:r>
    </w:p>
    <w:p w:rsidR="004F1DB5" w:rsidRPr="00DE3B7D" w:rsidRDefault="004F1DB5" w:rsidP="004F1DB5">
      <w:pPr>
        <w:pStyle w:val="Command"/>
      </w:pPr>
      <w:r w:rsidRPr="00DE3B7D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F1DB5" w:rsidRPr="00DE3B7D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OID</w:t>
            </w:r>
            <w:r w:rsidRPr="00DE3B7D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取值范围</w:t>
            </w:r>
          </w:p>
        </w:tc>
      </w:tr>
      <w:tr w:rsidR="004F1DB5" w:rsidRPr="00DE3B7D" w:rsidTr="00705440">
        <w:trPr>
          <w:cantSplit/>
        </w:trPr>
        <w:tc>
          <w:tcPr>
            <w:tcW w:w="3607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1.3.6.1.4.1.25506.2.129.2.1.1.1 (hh3cPexPortId)</w:t>
            </w:r>
          </w:p>
        </w:tc>
        <w:tc>
          <w:tcPr>
            <w:tcW w:w="2045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1</w:t>
            </w:r>
            <w:r w:rsidRPr="00DE3B7D">
              <w:rPr>
                <w:rFonts w:hint="eastAsia"/>
              </w:rPr>
              <w:t>..2</w:t>
            </w:r>
            <w:r w:rsidRPr="00DE3B7D">
              <w:rPr>
                <w:lang w:eastAsia="en-US"/>
              </w:rPr>
              <w:t>147483647</w:t>
            </w:r>
          </w:p>
        </w:tc>
      </w:tr>
      <w:tr w:rsidR="004F1DB5" w:rsidRPr="00DE3B7D" w:rsidTr="00705440">
        <w:trPr>
          <w:cantSplit/>
        </w:trPr>
        <w:tc>
          <w:tcPr>
            <w:tcW w:w="3607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1.3.6.1.4.1.25506.2.129.2.1.1.4 (hh3cPexPortDescr)</w:t>
            </w:r>
          </w:p>
        </w:tc>
        <w:tc>
          <w:tcPr>
            <w:tcW w:w="2045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rFonts w:hint="eastAsia"/>
              </w:rPr>
              <w:t>DisplayString</w:t>
            </w:r>
          </w:p>
        </w:tc>
        <w:tc>
          <w:tcPr>
            <w:tcW w:w="3316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lang w:eastAsia="en-US"/>
              </w:rPr>
              <w:t>OCTET STRING</w:t>
            </w:r>
            <w:r w:rsidRPr="00DE3B7D">
              <w:rPr>
                <w:rFonts w:hint="eastAsia"/>
              </w:rPr>
              <w:t xml:space="preserve"> (SIZE (</w:t>
            </w:r>
            <w:r w:rsidRPr="00DE3B7D">
              <w:rPr>
                <w:lang w:eastAsia="en-US"/>
              </w:rPr>
              <w:t>0..79</w:t>
            </w:r>
            <w:r w:rsidRPr="00DE3B7D">
              <w:rPr>
                <w:rFonts w:hint="eastAsia"/>
              </w:rPr>
              <w:t>))</w:t>
            </w:r>
          </w:p>
        </w:tc>
      </w:tr>
    </w:tbl>
    <w:p w:rsidR="004F1DB5" w:rsidRPr="00DE3B7D" w:rsidRDefault="004F1DB5" w:rsidP="004F1DB5"/>
    <w:p w:rsidR="00000000" w:rsidRDefault="004F1DB5">
      <w:pPr>
        <w:pStyle w:val="Command"/>
      </w:pPr>
      <w:r w:rsidRPr="00DE3B7D">
        <w:t>【处理建议】</w:t>
      </w:r>
    </w:p>
    <w:p w:rsidR="004F1DB5" w:rsidRPr="00DE3B7D" w:rsidRDefault="004F1DB5" w:rsidP="004F1DB5">
      <w:r w:rsidRPr="00DE3B7D">
        <w:rPr>
          <w:rFonts w:hint="eastAsia"/>
        </w:rPr>
        <w:t>无需</w:t>
      </w:r>
      <w:r w:rsidR="003A3B90" w:rsidRPr="00DE3B7D">
        <w:rPr>
          <w:rFonts w:hint="eastAsia"/>
        </w:rPr>
        <w:t>处理</w:t>
      </w:r>
      <w:r w:rsidRPr="00DE3B7D">
        <w:rPr>
          <w:rFonts w:hint="eastAsia"/>
        </w:rPr>
        <w:t>。</w:t>
      </w:r>
    </w:p>
    <w:p w:rsidR="004F1DB5" w:rsidRPr="00DE3B7D" w:rsidRDefault="004F1DB5" w:rsidP="004F1DB5">
      <w:pPr>
        <w:pStyle w:val="3"/>
      </w:pPr>
      <w:bookmarkStart w:id="5" w:name="_Toc389577027"/>
      <w:bookmarkStart w:id="6" w:name="_Toc392747696"/>
      <w:r w:rsidRPr="00DE3B7D">
        <w:t>hh3cPexPortOffline</w:t>
      </w:r>
      <w:bookmarkEnd w:id="5"/>
      <w:bookmarkEnd w:id="6"/>
    </w:p>
    <w:p w:rsidR="004F1DB5" w:rsidRPr="00DE3B7D" w:rsidRDefault="004F1DB5" w:rsidP="004F1DB5">
      <w:pPr>
        <w:pStyle w:val="Command"/>
      </w:pPr>
      <w:r w:rsidRPr="00DE3B7D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F1DB5" w:rsidRPr="00DE3B7D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1DB5" w:rsidRPr="00DE3B7D" w:rsidRDefault="004F1DB5" w:rsidP="00705440">
            <w:pPr>
              <w:pStyle w:val="TableHeadingleft"/>
            </w:pPr>
            <w:r w:rsidRPr="00DE3B7D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1DB5" w:rsidRPr="00DE3B7D" w:rsidRDefault="004F1DB5" w:rsidP="00705440">
            <w:pPr>
              <w:pStyle w:val="TableText"/>
            </w:pPr>
            <w:r w:rsidRPr="00DE3B7D">
              <w:t>1.3.6.1.4.1.25506.2.129.3.0.2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4F1DB5" w:rsidP="00705440">
            <w:pPr>
              <w:pStyle w:val="TableHeadingleft"/>
            </w:pPr>
            <w:r w:rsidRPr="00DE3B7D">
              <w:t>MIB</w:t>
            </w:r>
            <w:r w:rsidR="00EF036A" w:rsidRPr="00DE3B7D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t>hh3c-pex.mib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EF036A" w:rsidP="00705440">
            <w:pPr>
              <w:pStyle w:val="TableHeadingleft"/>
            </w:pPr>
            <w:r w:rsidRPr="00DE3B7D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F1DB5" w:rsidRPr="00DE3B7D" w:rsidRDefault="00AB1324" w:rsidP="00F7049D">
            <w:pPr>
              <w:pStyle w:val="TableText"/>
            </w:pPr>
            <w:r w:rsidRPr="00AB1324">
              <w:rPr>
                <w:rFonts w:hint="eastAsia"/>
              </w:rPr>
              <w:t>故障告警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EF036A" w:rsidP="00705440">
            <w:pPr>
              <w:pStyle w:val="TableHeadingleft"/>
            </w:pPr>
            <w:r w:rsidRPr="00DE3B7D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rFonts w:hint="eastAsia"/>
              </w:rPr>
              <w:t>重要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EF036A" w:rsidP="00705440">
            <w:pPr>
              <w:pStyle w:val="TableHeadingleft"/>
            </w:pPr>
            <w:r w:rsidRPr="00DE3B7D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rFonts w:hint="eastAsia"/>
              </w:rPr>
              <w:t>开启</w:t>
            </w:r>
          </w:p>
        </w:tc>
      </w:tr>
    </w:tbl>
    <w:p w:rsidR="004F1DB5" w:rsidRPr="00DE3B7D" w:rsidRDefault="004F1DB5" w:rsidP="004F1DB5"/>
    <w:p w:rsidR="004F1DB5" w:rsidRPr="00DE3B7D" w:rsidRDefault="004F1DB5" w:rsidP="004F1DB5">
      <w:pPr>
        <w:pStyle w:val="Command"/>
      </w:pPr>
      <w:r w:rsidRPr="00DE3B7D">
        <w:t>【描述】</w:t>
      </w:r>
    </w:p>
    <w:p w:rsidR="004F1DB5" w:rsidRPr="00DE3B7D" w:rsidRDefault="004F1DB5" w:rsidP="004F1DB5">
      <w:r w:rsidRPr="00DE3B7D">
        <w:rPr>
          <w:rFonts w:hint="eastAsia"/>
        </w:rPr>
        <w:t>PEX</w:t>
      </w:r>
      <w:r w:rsidRPr="00DE3B7D">
        <w:rPr>
          <w:rFonts w:hint="eastAsia"/>
        </w:rPr>
        <w:t>的状态转变为离线</w:t>
      </w:r>
      <w:r w:rsidR="00BB104D" w:rsidRPr="00DE3B7D">
        <w:rPr>
          <w:rFonts w:hint="eastAsia"/>
        </w:rPr>
        <w:t>，发送该告警信息</w:t>
      </w:r>
      <w:r w:rsidRPr="00DE3B7D">
        <w:rPr>
          <w:rFonts w:hint="eastAsia"/>
        </w:rPr>
        <w:t>。</w:t>
      </w:r>
    </w:p>
    <w:p w:rsidR="004F1DB5" w:rsidRPr="00DE3B7D" w:rsidRDefault="004F1DB5" w:rsidP="004F1DB5">
      <w:pPr>
        <w:pStyle w:val="Command"/>
      </w:pPr>
      <w:r w:rsidRPr="00DE3B7D">
        <w:lastRenderedPageBreak/>
        <w:t>【状态控制】</w:t>
      </w:r>
    </w:p>
    <w:p w:rsidR="004F1DB5" w:rsidRPr="00DE3B7D" w:rsidRDefault="00914163" w:rsidP="004F1DB5">
      <w:r w:rsidRPr="00DE3B7D">
        <w:rPr>
          <w:rFonts w:hint="eastAsia"/>
        </w:rPr>
        <w:t>该告警无法关闭。</w:t>
      </w:r>
    </w:p>
    <w:p w:rsidR="004F1DB5" w:rsidRPr="00DE3B7D" w:rsidRDefault="004F1DB5" w:rsidP="004F1DB5">
      <w:pPr>
        <w:pStyle w:val="Command"/>
      </w:pPr>
      <w:r w:rsidRPr="00DE3B7D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F1DB5" w:rsidRPr="00DE3B7D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OID</w:t>
            </w:r>
            <w:r w:rsidRPr="00DE3B7D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取值范围</w:t>
            </w:r>
          </w:p>
        </w:tc>
      </w:tr>
      <w:tr w:rsidR="004F1DB5" w:rsidRPr="00DE3B7D" w:rsidTr="00705440">
        <w:trPr>
          <w:cantSplit/>
        </w:trPr>
        <w:tc>
          <w:tcPr>
            <w:tcW w:w="3607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1.3.6.1.4.1.25506.2.129.2.1.1.1 (hh3cPexPortId)</w:t>
            </w:r>
          </w:p>
        </w:tc>
        <w:tc>
          <w:tcPr>
            <w:tcW w:w="2045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1</w:t>
            </w:r>
            <w:r w:rsidRPr="00DE3B7D">
              <w:rPr>
                <w:rFonts w:hint="eastAsia"/>
              </w:rPr>
              <w:t>..2</w:t>
            </w:r>
            <w:r w:rsidRPr="00DE3B7D">
              <w:rPr>
                <w:lang w:eastAsia="en-US"/>
              </w:rPr>
              <w:t>147483647</w:t>
            </w:r>
          </w:p>
        </w:tc>
      </w:tr>
      <w:tr w:rsidR="004F1DB5" w:rsidRPr="00DE3B7D" w:rsidTr="00705440">
        <w:trPr>
          <w:cantSplit/>
        </w:trPr>
        <w:tc>
          <w:tcPr>
            <w:tcW w:w="3607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1.3.6.1.4.1.25506.2.129.2.1.1.4 (hh3cPexPortDescr)</w:t>
            </w:r>
          </w:p>
        </w:tc>
        <w:tc>
          <w:tcPr>
            <w:tcW w:w="2045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rFonts w:hint="eastAsia"/>
              </w:rPr>
              <w:t>DisplayString</w:t>
            </w:r>
          </w:p>
        </w:tc>
        <w:tc>
          <w:tcPr>
            <w:tcW w:w="3316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lang w:eastAsia="en-US"/>
              </w:rPr>
              <w:t>OCTET STRING</w:t>
            </w:r>
            <w:r w:rsidRPr="00DE3B7D">
              <w:rPr>
                <w:rFonts w:hint="eastAsia"/>
              </w:rPr>
              <w:t xml:space="preserve"> (SIZE (</w:t>
            </w:r>
            <w:r w:rsidRPr="00DE3B7D">
              <w:rPr>
                <w:lang w:eastAsia="en-US"/>
              </w:rPr>
              <w:t>0..79</w:t>
            </w:r>
            <w:r w:rsidRPr="00DE3B7D">
              <w:rPr>
                <w:rFonts w:hint="eastAsia"/>
              </w:rPr>
              <w:t>))</w:t>
            </w:r>
          </w:p>
        </w:tc>
      </w:tr>
    </w:tbl>
    <w:p w:rsidR="004F1DB5" w:rsidRPr="00DE3B7D" w:rsidRDefault="004F1DB5" w:rsidP="004F1DB5"/>
    <w:p w:rsidR="004F1DB5" w:rsidRPr="00DE3B7D" w:rsidRDefault="004F1DB5" w:rsidP="004F1DB5">
      <w:pPr>
        <w:pStyle w:val="Command"/>
      </w:pPr>
      <w:r w:rsidRPr="00DE3B7D">
        <w:t>【处理建议】</w:t>
      </w:r>
    </w:p>
    <w:p w:rsidR="00AB1324" w:rsidRDefault="00A80955" w:rsidP="00AB1324">
      <w:pPr>
        <w:pStyle w:val="ItemStep"/>
      </w:pPr>
      <w:r w:rsidRPr="00DE3B7D">
        <w:rPr>
          <w:rFonts w:hint="eastAsia"/>
          <w:lang w:eastAsia="zh-CN"/>
        </w:rPr>
        <w:t>如果</w:t>
      </w:r>
      <w:r w:rsidR="004F1DB5" w:rsidRPr="00DE3B7D">
        <w:rPr>
          <w:rFonts w:hint="eastAsia"/>
        </w:rPr>
        <w:t>设备正在重启</w:t>
      </w:r>
      <w:r w:rsidRPr="00DE3B7D">
        <w:rPr>
          <w:rFonts w:hint="eastAsia"/>
          <w:lang w:eastAsia="zh-CN"/>
        </w:rPr>
        <w:t>，验证设备重启后可以上线。</w:t>
      </w:r>
    </w:p>
    <w:p w:rsidR="00AB1324" w:rsidRDefault="006E3CEF" w:rsidP="00AB1324">
      <w:pPr>
        <w:pStyle w:val="ItemStep"/>
      </w:pPr>
      <w:r w:rsidRPr="00DE3B7D">
        <w:rPr>
          <w:rFonts w:hint="eastAsia"/>
          <w:lang w:eastAsia="zh-CN"/>
        </w:rPr>
        <w:t>如果设备不在重启，</w:t>
      </w:r>
      <w:r w:rsidR="00C76333" w:rsidRPr="00DE3B7D">
        <w:rPr>
          <w:rFonts w:hint="eastAsia"/>
          <w:lang w:eastAsia="zh-CN"/>
        </w:rPr>
        <w:t>请检查</w:t>
      </w:r>
      <w:r w:rsidR="00423F76" w:rsidRPr="00DE3B7D">
        <w:rPr>
          <w:rFonts w:hint="eastAsia"/>
        </w:rPr>
        <w:t>是否链路故障</w:t>
      </w:r>
      <w:r w:rsidR="00423F76" w:rsidRPr="00DE3B7D">
        <w:rPr>
          <w:rFonts w:hint="eastAsia"/>
          <w:lang w:eastAsia="zh-CN"/>
        </w:rPr>
        <w:t>及恢复故障链路。</w:t>
      </w:r>
    </w:p>
    <w:p w:rsidR="00AB1324" w:rsidRDefault="00F45BCC" w:rsidP="00AB1324">
      <w:pPr>
        <w:pStyle w:val="ItemStep"/>
      </w:pPr>
      <w:r w:rsidRPr="00DE3B7D">
        <w:t>如果问题</w:t>
      </w:r>
      <w:r w:rsidRPr="00DE3B7D">
        <w:rPr>
          <w:rFonts w:hint="eastAsia"/>
        </w:rPr>
        <w:t>无法解决</w:t>
      </w:r>
      <w:r w:rsidRPr="00DE3B7D">
        <w:t>，请联系</w:t>
      </w:r>
      <w:r w:rsidRPr="00DE3B7D">
        <w:t>H3C</w:t>
      </w:r>
      <w:r w:rsidRPr="00DE3B7D">
        <w:rPr>
          <w:rFonts w:hint="eastAsia"/>
        </w:rPr>
        <w:t>用服。</w:t>
      </w:r>
    </w:p>
    <w:p w:rsidR="004F1DB5" w:rsidRPr="00DE3B7D" w:rsidRDefault="004F1DB5" w:rsidP="004F1DB5">
      <w:pPr>
        <w:pStyle w:val="3"/>
      </w:pPr>
      <w:bookmarkStart w:id="7" w:name="_Toc389577028"/>
      <w:bookmarkStart w:id="8" w:name="_Toc392747697"/>
      <w:r w:rsidRPr="00DE3B7D">
        <w:t>hh3cPexPhyPortForwarding</w:t>
      </w:r>
      <w:bookmarkEnd w:id="7"/>
      <w:bookmarkEnd w:id="8"/>
    </w:p>
    <w:p w:rsidR="004F1DB5" w:rsidRPr="00DE3B7D" w:rsidRDefault="004F1DB5" w:rsidP="004F1DB5">
      <w:pPr>
        <w:pStyle w:val="Command"/>
      </w:pPr>
      <w:r w:rsidRPr="00DE3B7D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F1DB5" w:rsidRPr="00DE3B7D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1DB5" w:rsidRPr="00DE3B7D" w:rsidRDefault="004F1DB5" w:rsidP="00705440">
            <w:pPr>
              <w:pStyle w:val="TableHeadingleft"/>
            </w:pPr>
            <w:r w:rsidRPr="00DE3B7D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1DB5" w:rsidRPr="00DE3B7D" w:rsidRDefault="004F1DB5" w:rsidP="00705440">
            <w:pPr>
              <w:pStyle w:val="TableText"/>
            </w:pPr>
            <w:r w:rsidRPr="00DE3B7D">
              <w:t>1.3.6.1.4.1.25506.2.129.3.0.3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4F1DB5" w:rsidP="00705440">
            <w:pPr>
              <w:pStyle w:val="TableHeadingleft"/>
            </w:pPr>
            <w:r w:rsidRPr="00DE3B7D">
              <w:t>MIB</w:t>
            </w:r>
            <w:r w:rsidR="00411065" w:rsidRPr="00DE3B7D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t>hh3c-pex.mib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411065" w:rsidP="00705440">
            <w:pPr>
              <w:pStyle w:val="TableHeadingleft"/>
            </w:pPr>
            <w:r w:rsidRPr="00DE3B7D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F1DB5" w:rsidRPr="00DE3B7D" w:rsidRDefault="00AB1324" w:rsidP="00F7049D">
            <w:pPr>
              <w:pStyle w:val="TableText"/>
            </w:pPr>
            <w:r w:rsidRPr="00AB1324">
              <w:rPr>
                <w:rFonts w:hint="eastAsia"/>
              </w:rPr>
              <w:t>恢复告警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411065" w:rsidP="00705440">
            <w:pPr>
              <w:pStyle w:val="TableHeadingleft"/>
            </w:pPr>
            <w:r w:rsidRPr="00DE3B7D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t>-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411065" w:rsidP="00705440">
            <w:pPr>
              <w:pStyle w:val="TableHeadingleft"/>
            </w:pPr>
            <w:r w:rsidRPr="00DE3B7D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rFonts w:hint="eastAsia"/>
              </w:rPr>
              <w:t>开启</w:t>
            </w:r>
          </w:p>
        </w:tc>
      </w:tr>
    </w:tbl>
    <w:p w:rsidR="004F1DB5" w:rsidRPr="00DE3B7D" w:rsidRDefault="004F1DB5" w:rsidP="004F1DB5"/>
    <w:p w:rsidR="004F1DB5" w:rsidRPr="00DE3B7D" w:rsidRDefault="004F1DB5" w:rsidP="004F1DB5">
      <w:pPr>
        <w:pStyle w:val="Command"/>
      </w:pPr>
      <w:r w:rsidRPr="00DE3B7D">
        <w:t>【描述】</w:t>
      </w:r>
    </w:p>
    <w:p w:rsidR="004F1DB5" w:rsidRPr="00DE3B7D" w:rsidRDefault="004F1DB5" w:rsidP="004F1DB5">
      <w:r w:rsidRPr="00DE3B7D">
        <w:rPr>
          <w:rFonts w:hint="eastAsia"/>
        </w:rPr>
        <w:t>PEX</w:t>
      </w:r>
      <w:r w:rsidRPr="00DE3B7D">
        <w:rPr>
          <w:rFonts w:hint="eastAsia"/>
        </w:rPr>
        <w:t>物理端口从阻塞状态改变到转发状态</w:t>
      </w:r>
      <w:r w:rsidR="00411065" w:rsidRPr="00DE3B7D">
        <w:rPr>
          <w:rFonts w:hint="eastAsia"/>
        </w:rPr>
        <w:t>，</w:t>
      </w:r>
      <w:r w:rsidR="002B077E" w:rsidRPr="00DE3B7D">
        <w:rPr>
          <w:rFonts w:hint="eastAsia"/>
        </w:rPr>
        <w:t>系统</w:t>
      </w:r>
      <w:r w:rsidR="00411065" w:rsidRPr="00DE3B7D">
        <w:rPr>
          <w:rFonts w:hint="eastAsia"/>
        </w:rPr>
        <w:t>发送该告警信息</w:t>
      </w:r>
      <w:r w:rsidRPr="00DE3B7D">
        <w:rPr>
          <w:rFonts w:hint="eastAsia"/>
        </w:rPr>
        <w:t>。</w:t>
      </w:r>
    </w:p>
    <w:p w:rsidR="004F1DB5" w:rsidRPr="00DE3B7D" w:rsidRDefault="004F1DB5" w:rsidP="004F1DB5">
      <w:pPr>
        <w:pStyle w:val="Command"/>
      </w:pPr>
      <w:r w:rsidRPr="00DE3B7D">
        <w:t>【状态控制】</w:t>
      </w:r>
    </w:p>
    <w:p w:rsidR="004F1DB5" w:rsidRPr="00DE3B7D" w:rsidRDefault="00AA042C" w:rsidP="004F1DB5">
      <w:r w:rsidRPr="00DE3B7D">
        <w:rPr>
          <w:rFonts w:hint="eastAsia"/>
        </w:rPr>
        <w:t>该告警无法关闭。</w:t>
      </w:r>
    </w:p>
    <w:p w:rsidR="004F1DB5" w:rsidRPr="00DE3B7D" w:rsidRDefault="004F1DB5" w:rsidP="004F1DB5">
      <w:pPr>
        <w:pStyle w:val="Command"/>
      </w:pPr>
      <w:r w:rsidRPr="00DE3B7D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F1DB5" w:rsidRPr="00DE3B7D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OID</w:t>
            </w:r>
            <w:r w:rsidRPr="00DE3B7D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取值范围</w:t>
            </w:r>
          </w:p>
        </w:tc>
      </w:tr>
      <w:tr w:rsidR="004F1DB5" w:rsidRPr="00DE3B7D" w:rsidTr="00705440">
        <w:trPr>
          <w:cantSplit/>
        </w:trPr>
        <w:tc>
          <w:tcPr>
            <w:tcW w:w="3607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1.3.6.1.4.1.25506.2.129.4.1 (hh3cPexEntPhysicalIndexBind)</w:t>
            </w:r>
          </w:p>
        </w:tc>
        <w:tc>
          <w:tcPr>
            <w:tcW w:w="2045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F1DB5" w:rsidRPr="00DE3B7D" w:rsidRDefault="007B6CB8" w:rsidP="00705440">
            <w:pPr>
              <w:pStyle w:val="TableText"/>
              <w:rPr>
                <w:lang w:eastAsia="en-US"/>
              </w:rPr>
            </w:pPr>
            <w:r w:rsidRPr="00DE3B7D">
              <w:rPr>
                <w:rFonts w:hint="eastAsia"/>
              </w:rPr>
              <w:t>同</w:t>
            </w:r>
            <w:r w:rsidRPr="00DE3B7D">
              <w:rPr>
                <w:rFonts w:hint="eastAsia"/>
              </w:rPr>
              <w:t>MIB</w:t>
            </w:r>
            <w:r w:rsidRPr="00DE3B7D">
              <w:rPr>
                <w:rFonts w:hint="eastAsia"/>
              </w:rPr>
              <w:t>标准取值</w:t>
            </w:r>
          </w:p>
        </w:tc>
      </w:tr>
      <w:tr w:rsidR="004F1DB5" w:rsidRPr="00DE3B7D" w:rsidTr="00705440">
        <w:trPr>
          <w:cantSplit/>
        </w:trPr>
        <w:tc>
          <w:tcPr>
            <w:tcW w:w="3607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1.3.6.1.2.1.47.1.1.1.1.2 (entPhysicalDescr)</w:t>
            </w:r>
          </w:p>
        </w:tc>
        <w:tc>
          <w:tcPr>
            <w:tcW w:w="2045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lang w:eastAsia="en-US"/>
              </w:rPr>
              <w:t>OCTET STRING</w:t>
            </w:r>
            <w:r w:rsidRPr="00DE3B7D">
              <w:rPr>
                <w:rFonts w:hint="eastAsia"/>
              </w:rPr>
              <w:t xml:space="preserve"> (SIZE (0..255))</w:t>
            </w:r>
          </w:p>
        </w:tc>
      </w:tr>
    </w:tbl>
    <w:p w:rsidR="004F1DB5" w:rsidRPr="00DE3B7D" w:rsidRDefault="004F1DB5" w:rsidP="004F1DB5"/>
    <w:p w:rsidR="004F1DB5" w:rsidRPr="00DE3B7D" w:rsidRDefault="004F1DB5" w:rsidP="004F1DB5">
      <w:pPr>
        <w:pStyle w:val="Command"/>
      </w:pPr>
      <w:r w:rsidRPr="00DE3B7D">
        <w:t>【处理建议】</w:t>
      </w:r>
    </w:p>
    <w:p w:rsidR="004F1DB5" w:rsidRPr="00DE3B7D" w:rsidRDefault="004F1DB5" w:rsidP="004F1DB5">
      <w:r w:rsidRPr="00DE3B7D">
        <w:rPr>
          <w:rFonts w:hint="eastAsia"/>
        </w:rPr>
        <w:t>无需</w:t>
      </w:r>
      <w:r w:rsidR="00402C52" w:rsidRPr="00DE3B7D">
        <w:rPr>
          <w:rFonts w:hint="eastAsia"/>
        </w:rPr>
        <w:t>处理</w:t>
      </w:r>
      <w:r w:rsidRPr="00DE3B7D">
        <w:rPr>
          <w:rFonts w:hint="eastAsia"/>
        </w:rPr>
        <w:t>。</w:t>
      </w:r>
    </w:p>
    <w:p w:rsidR="004F1DB5" w:rsidRPr="00DE3B7D" w:rsidRDefault="004F1DB5" w:rsidP="004F1DB5">
      <w:pPr>
        <w:pStyle w:val="3"/>
      </w:pPr>
      <w:bookmarkStart w:id="9" w:name="_Toc389577029"/>
      <w:bookmarkStart w:id="10" w:name="_Toc392747698"/>
      <w:r w:rsidRPr="00DE3B7D">
        <w:lastRenderedPageBreak/>
        <w:t>hh3cPexPhyPortBlocked</w:t>
      </w:r>
      <w:bookmarkEnd w:id="9"/>
      <w:bookmarkEnd w:id="10"/>
    </w:p>
    <w:p w:rsidR="004F1DB5" w:rsidRPr="00DE3B7D" w:rsidRDefault="004F1DB5" w:rsidP="004F1DB5">
      <w:pPr>
        <w:pStyle w:val="Command"/>
      </w:pPr>
      <w:r w:rsidRPr="00DE3B7D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F1DB5" w:rsidRPr="00DE3B7D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1DB5" w:rsidRPr="00DE3B7D" w:rsidRDefault="004F1DB5" w:rsidP="00705440">
            <w:pPr>
              <w:pStyle w:val="TableHeadingleft"/>
            </w:pPr>
            <w:r w:rsidRPr="00DE3B7D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F1DB5" w:rsidRPr="00DE3B7D" w:rsidRDefault="004F1DB5" w:rsidP="00705440">
            <w:pPr>
              <w:pStyle w:val="TableText"/>
            </w:pPr>
            <w:r w:rsidRPr="00DE3B7D">
              <w:t>1.3.6.1.4.1.25506.2.129.3.0.4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4F1DB5" w:rsidP="00705440">
            <w:pPr>
              <w:pStyle w:val="TableHeadingleft"/>
            </w:pPr>
            <w:r w:rsidRPr="00DE3B7D">
              <w:t>MIB</w:t>
            </w:r>
            <w:r w:rsidR="00983F84" w:rsidRPr="00DE3B7D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t>hh3c-pex.mib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983F84" w:rsidP="00705440">
            <w:pPr>
              <w:pStyle w:val="TableHeadingleft"/>
            </w:pPr>
            <w:r w:rsidRPr="00DE3B7D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F1DB5" w:rsidRPr="00DE3B7D" w:rsidRDefault="00AB1324" w:rsidP="00F7049D">
            <w:pPr>
              <w:pStyle w:val="TableText"/>
            </w:pPr>
            <w:r w:rsidRPr="00AB1324">
              <w:rPr>
                <w:rFonts w:hint="eastAsia"/>
              </w:rPr>
              <w:t>故障告警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983F84" w:rsidP="00705440">
            <w:pPr>
              <w:pStyle w:val="TableHeadingleft"/>
            </w:pPr>
            <w:r w:rsidRPr="00DE3B7D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rFonts w:hint="eastAsia"/>
              </w:rPr>
              <w:t>重要</w:t>
            </w:r>
          </w:p>
        </w:tc>
      </w:tr>
      <w:tr w:rsidR="004F1DB5" w:rsidRPr="00DE3B7D" w:rsidTr="00705440">
        <w:trPr>
          <w:cantSplit/>
        </w:trPr>
        <w:tc>
          <w:tcPr>
            <w:tcW w:w="1810" w:type="dxa"/>
          </w:tcPr>
          <w:p w:rsidR="004F1DB5" w:rsidRPr="00DE3B7D" w:rsidRDefault="00983F84" w:rsidP="00705440">
            <w:pPr>
              <w:pStyle w:val="TableHeadingleft"/>
            </w:pPr>
            <w:r w:rsidRPr="00DE3B7D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rFonts w:hint="eastAsia"/>
              </w:rPr>
              <w:t>开启</w:t>
            </w:r>
          </w:p>
        </w:tc>
      </w:tr>
    </w:tbl>
    <w:p w:rsidR="004F1DB5" w:rsidRPr="00DE3B7D" w:rsidRDefault="004F1DB5" w:rsidP="004F1DB5"/>
    <w:p w:rsidR="004F1DB5" w:rsidRPr="00DE3B7D" w:rsidRDefault="004F1DB5" w:rsidP="004F1DB5">
      <w:pPr>
        <w:pStyle w:val="Command"/>
      </w:pPr>
      <w:r w:rsidRPr="00DE3B7D">
        <w:t>【描述】</w:t>
      </w:r>
    </w:p>
    <w:p w:rsidR="004F1DB5" w:rsidRPr="00DE3B7D" w:rsidRDefault="004F1DB5" w:rsidP="004F1DB5">
      <w:r w:rsidRPr="00DE3B7D">
        <w:rPr>
          <w:rFonts w:hint="eastAsia"/>
        </w:rPr>
        <w:t>PEX</w:t>
      </w:r>
      <w:r w:rsidRPr="00DE3B7D">
        <w:rPr>
          <w:rFonts w:hint="eastAsia"/>
        </w:rPr>
        <w:t>物理端口从转发状态改变到阻塞状态</w:t>
      </w:r>
      <w:r w:rsidR="0052710E" w:rsidRPr="00DE3B7D">
        <w:rPr>
          <w:rFonts w:hint="eastAsia"/>
        </w:rPr>
        <w:t>，系统发送该告警信息</w:t>
      </w:r>
      <w:r w:rsidRPr="00DE3B7D">
        <w:rPr>
          <w:rFonts w:hint="eastAsia"/>
        </w:rPr>
        <w:t>。</w:t>
      </w:r>
    </w:p>
    <w:p w:rsidR="004F1DB5" w:rsidRPr="00DE3B7D" w:rsidRDefault="004F1DB5" w:rsidP="004F1DB5">
      <w:pPr>
        <w:pStyle w:val="Command"/>
      </w:pPr>
      <w:r w:rsidRPr="00DE3B7D">
        <w:t>【状态控制】</w:t>
      </w:r>
    </w:p>
    <w:p w:rsidR="004F1DB5" w:rsidRPr="00DE3B7D" w:rsidRDefault="00F860FE" w:rsidP="004F1DB5">
      <w:r w:rsidRPr="00DE3B7D">
        <w:rPr>
          <w:rFonts w:hint="eastAsia"/>
        </w:rPr>
        <w:t>该告警无法关闭。</w:t>
      </w:r>
    </w:p>
    <w:p w:rsidR="004F1DB5" w:rsidRPr="00DE3B7D" w:rsidRDefault="004F1DB5" w:rsidP="004F1DB5">
      <w:pPr>
        <w:pStyle w:val="Command"/>
      </w:pPr>
      <w:r w:rsidRPr="00DE3B7D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F1DB5" w:rsidRPr="00DE3B7D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OID</w:t>
            </w:r>
            <w:r w:rsidRPr="00DE3B7D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F1DB5" w:rsidRPr="00DE3B7D" w:rsidRDefault="004F1DB5" w:rsidP="00705440">
            <w:pPr>
              <w:pStyle w:val="TableHeading"/>
              <w:rPr>
                <w:lang w:eastAsia="en-US"/>
              </w:rPr>
            </w:pPr>
            <w:r w:rsidRPr="00DE3B7D">
              <w:rPr>
                <w:lang w:eastAsia="en-US"/>
              </w:rPr>
              <w:t>取值范围</w:t>
            </w:r>
          </w:p>
        </w:tc>
      </w:tr>
      <w:tr w:rsidR="004F1DB5" w:rsidRPr="00DE3B7D" w:rsidTr="00705440">
        <w:trPr>
          <w:cantSplit/>
        </w:trPr>
        <w:tc>
          <w:tcPr>
            <w:tcW w:w="3607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1.3.6.1.4.1.25506.2.129.4.1 (hh3cPexEntPhysicalIndexBind)</w:t>
            </w:r>
          </w:p>
        </w:tc>
        <w:tc>
          <w:tcPr>
            <w:tcW w:w="2045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F1DB5" w:rsidRPr="00DE3B7D" w:rsidRDefault="00F860FE" w:rsidP="00705440">
            <w:pPr>
              <w:pStyle w:val="TableText"/>
              <w:rPr>
                <w:lang w:eastAsia="en-US"/>
              </w:rPr>
            </w:pPr>
            <w:r w:rsidRPr="00DE3B7D">
              <w:rPr>
                <w:rFonts w:hint="eastAsia"/>
              </w:rPr>
              <w:t>同</w:t>
            </w:r>
            <w:r w:rsidRPr="00DE3B7D">
              <w:rPr>
                <w:rFonts w:hint="eastAsia"/>
              </w:rPr>
              <w:t>MIB</w:t>
            </w:r>
            <w:r w:rsidRPr="00DE3B7D">
              <w:rPr>
                <w:rFonts w:hint="eastAsia"/>
              </w:rPr>
              <w:t>标准取值</w:t>
            </w:r>
          </w:p>
        </w:tc>
      </w:tr>
      <w:tr w:rsidR="004F1DB5" w:rsidRPr="00DE3B7D" w:rsidTr="00705440">
        <w:trPr>
          <w:cantSplit/>
        </w:trPr>
        <w:tc>
          <w:tcPr>
            <w:tcW w:w="3607" w:type="dxa"/>
          </w:tcPr>
          <w:p w:rsidR="004F1DB5" w:rsidRPr="00DE3B7D" w:rsidRDefault="004F1DB5" w:rsidP="00705440">
            <w:pPr>
              <w:pStyle w:val="TableText"/>
              <w:rPr>
                <w:lang w:eastAsia="en-US"/>
              </w:rPr>
            </w:pPr>
            <w:r w:rsidRPr="00DE3B7D">
              <w:rPr>
                <w:lang w:eastAsia="en-US"/>
              </w:rPr>
              <w:t>1.3.6.1.2.1.47.1.1.1.1.2 (entPhysicalDescr)</w:t>
            </w:r>
          </w:p>
        </w:tc>
        <w:tc>
          <w:tcPr>
            <w:tcW w:w="2045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4F1DB5" w:rsidRPr="00DE3B7D" w:rsidRDefault="004F1DB5" w:rsidP="00705440">
            <w:pPr>
              <w:pStyle w:val="TableText"/>
            </w:pPr>
            <w:r w:rsidRPr="00DE3B7D">
              <w:rPr>
                <w:lang w:eastAsia="en-US"/>
              </w:rPr>
              <w:t>OCTET STRING</w:t>
            </w:r>
            <w:r w:rsidRPr="00DE3B7D">
              <w:rPr>
                <w:rFonts w:hint="eastAsia"/>
              </w:rPr>
              <w:t xml:space="preserve"> (SIZE (0..255))</w:t>
            </w:r>
          </w:p>
        </w:tc>
      </w:tr>
    </w:tbl>
    <w:p w:rsidR="004F1DB5" w:rsidRPr="00DE3B7D" w:rsidRDefault="004F1DB5" w:rsidP="004F1DB5"/>
    <w:p w:rsidR="004F1DB5" w:rsidRPr="00DE3B7D" w:rsidRDefault="004F1DB5" w:rsidP="004F1DB5">
      <w:pPr>
        <w:pStyle w:val="Command"/>
      </w:pPr>
      <w:r w:rsidRPr="00DE3B7D">
        <w:t>【处理建议】</w:t>
      </w:r>
    </w:p>
    <w:p w:rsidR="00AB1324" w:rsidRPr="00DE3B7D" w:rsidRDefault="006A038F" w:rsidP="006A038F">
      <w:r w:rsidRPr="00DE3B7D">
        <w:rPr>
          <w:rFonts w:hint="eastAsia"/>
        </w:rPr>
        <w:t>如果设备正在启动，无须处理。</w:t>
      </w:r>
    </w:p>
    <w:p w:rsidR="00AB1324" w:rsidRPr="00DE3B7D" w:rsidRDefault="00623122" w:rsidP="006A038F">
      <w:r w:rsidRPr="00DE3B7D">
        <w:rPr>
          <w:rFonts w:hint="eastAsia"/>
        </w:rPr>
        <w:t>如果设备不在启动时期，</w:t>
      </w:r>
      <w:r w:rsidR="001E3630" w:rsidRPr="00DE3B7D">
        <w:rPr>
          <w:rFonts w:hint="eastAsia"/>
        </w:rPr>
        <w:t>采取</w:t>
      </w:r>
      <w:r w:rsidR="00D8523A" w:rsidRPr="00DE3B7D">
        <w:rPr>
          <w:rFonts w:hint="eastAsia"/>
        </w:rPr>
        <w:t>如下措施：</w:t>
      </w:r>
    </w:p>
    <w:p w:rsidR="00AB1324" w:rsidRDefault="001E3630" w:rsidP="00AB1324">
      <w:pPr>
        <w:pStyle w:val="ItemStep"/>
      </w:pPr>
      <w:bookmarkStart w:id="11" w:name="_Ref394475549"/>
      <w:bookmarkEnd w:id="11"/>
      <w:r w:rsidRPr="00DE3B7D">
        <w:rPr>
          <w:rFonts w:hint="eastAsia"/>
        </w:rPr>
        <w:t>检查</w:t>
      </w:r>
      <w:r w:rsidRPr="00DE3B7D">
        <w:rPr>
          <w:rFonts w:hint="eastAsia"/>
        </w:rPr>
        <w:t>PEX</w:t>
      </w:r>
      <w:r w:rsidR="008E5003" w:rsidRPr="00DE3B7D">
        <w:rPr>
          <w:rFonts w:hint="eastAsia"/>
        </w:rPr>
        <w:t>物理</w:t>
      </w:r>
      <w:r w:rsidR="00BE3201" w:rsidRPr="00DE3B7D">
        <w:rPr>
          <w:rFonts w:hint="eastAsia"/>
          <w:lang w:eastAsia="zh-CN"/>
        </w:rPr>
        <w:t>接口</w:t>
      </w:r>
      <w:r w:rsidR="008E5003" w:rsidRPr="00DE3B7D">
        <w:rPr>
          <w:rFonts w:hint="eastAsia"/>
        </w:rPr>
        <w:t>连接</w:t>
      </w:r>
      <w:r w:rsidR="008E5003" w:rsidRPr="00DE3B7D">
        <w:rPr>
          <w:rFonts w:hint="eastAsia"/>
          <w:lang w:eastAsia="zh-CN"/>
        </w:rPr>
        <w:t>：</w:t>
      </w:r>
    </w:p>
    <w:p w:rsidR="00000000" w:rsidRDefault="007906A4">
      <w:pPr>
        <w:pStyle w:val="ItemList2"/>
      </w:pPr>
      <w:r w:rsidRPr="00DE3B7D">
        <w:rPr>
          <w:rFonts w:hint="eastAsia"/>
          <w:lang w:eastAsia="zh-CN"/>
        </w:rPr>
        <w:t>确保同一</w:t>
      </w:r>
      <w:r w:rsidRPr="00DE3B7D">
        <w:rPr>
          <w:rFonts w:hint="eastAsia"/>
          <w:lang w:eastAsia="zh-CN"/>
        </w:rPr>
        <w:t>PEX</w:t>
      </w:r>
      <w:r w:rsidRPr="00DE3B7D">
        <w:rPr>
          <w:rFonts w:hint="eastAsia"/>
          <w:lang w:eastAsia="zh-CN"/>
        </w:rPr>
        <w:t>设备上的</w:t>
      </w:r>
      <w:r w:rsidR="009C454B" w:rsidRPr="00DE3B7D">
        <w:rPr>
          <w:rFonts w:hint="eastAsia"/>
          <w:lang w:eastAsia="zh-CN"/>
        </w:rPr>
        <w:t>所有</w:t>
      </w:r>
      <w:r w:rsidRPr="00DE3B7D">
        <w:rPr>
          <w:rFonts w:hint="eastAsia"/>
          <w:lang w:eastAsia="zh-CN"/>
        </w:rPr>
        <w:t>PEX</w:t>
      </w:r>
      <w:r w:rsidRPr="00DE3B7D">
        <w:rPr>
          <w:rFonts w:hint="eastAsia"/>
          <w:lang w:eastAsia="zh-CN"/>
        </w:rPr>
        <w:t>物理接口连接到了父设备上相同的</w:t>
      </w:r>
      <w:r w:rsidRPr="00DE3B7D">
        <w:rPr>
          <w:rFonts w:hint="eastAsia"/>
          <w:lang w:eastAsia="zh-CN"/>
        </w:rPr>
        <w:t>PEX</w:t>
      </w:r>
      <w:r w:rsidRPr="00DE3B7D">
        <w:rPr>
          <w:rFonts w:hint="eastAsia"/>
          <w:lang w:eastAsia="zh-CN"/>
        </w:rPr>
        <w:t>端口下绑定的</w:t>
      </w:r>
      <w:r w:rsidRPr="00DE3B7D">
        <w:rPr>
          <w:rFonts w:hint="eastAsia"/>
          <w:lang w:eastAsia="zh-CN"/>
        </w:rPr>
        <w:t>PEX</w:t>
      </w:r>
      <w:r w:rsidRPr="00DE3B7D">
        <w:rPr>
          <w:rFonts w:hint="eastAsia"/>
          <w:lang w:eastAsia="zh-CN"/>
        </w:rPr>
        <w:t>物理接口。</w:t>
      </w:r>
    </w:p>
    <w:p w:rsidR="00AB1324" w:rsidRDefault="00146E44" w:rsidP="00AB1324">
      <w:pPr>
        <w:pStyle w:val="ItemList2"/>
      </w:pPr>
      <w:r w:rsidRPr="00DE3B7D">
        <w:rPr>
          <w:rFonts w:hint="eastAsia"/>
          <w:lang w:eastAsia="zh-CN"/>
        </w:rPr>
        <w:t>确保</w:t>
      </w:r>
      <w:r w:rsidR="007906A4" w:rsidRPr="00DE3B7D">
        <w:rPr>
          <w:rFonts w:hint="eastAsia"/>
          <w:lang w:eastAsia="zh-CN"/>
        </w:rPr>
        <w:t>父设备上同一</w:t>
      </w:r>
      <w:r w:rsidR="007906A4" w:rsidRPr="00DE3B7D">
        <w:rPr>
          <w:rFonts w:hint="eastAsia"/>
          <w:lang w:eastAsia="zh-CN"/>
        </w:rPr>
        <w:t>PEX</w:t>
      </w:r>
      <w:r w:rsidR="007906A4" w:rsidRPr="00DE3B7D">
        <w:rPr>
          <w:rFonts w:hint="eastAsia"/>
          <w:lang w:eastAsia="zh-CN"/>
        </w:rPr>
        <w:t>端口下绑定的</w:t>
      </w:r>
      <w:r w:rsidR="007906A4" w:rsidRPr="00DE3B7D">
        <w:rPr>
          <w:rFonts w:hint="eastAsia"/>
          <w:lang w:eastAsia="zh-CN"/>
        </w:rPr>
        <w:t>PEX</w:t>
      </w:r>
      <w:r w:rsidR="007906A4" w:rsidRPr="00DE3B7D">
        <w:rPr>
          <w:rFonts w:hint="eastAsia"/>
          <w:lang w:eastAsia="zh-CN"/>
        </w:rPr>
        <w:t>物理接口</w:t>
      </w:r>
      <w:r w:rsidR="00184732" w:rsidRPr="00DE3B7D">
        <w:rPr>
          <w:rFonts w:hint="eastAsia"/>
          <w:lang w:eastAsia="zh-CN"/>
        </w:rPr>
        <w:t>全部</w:t>
      </w:r>
      <w:r w:rsidR="007906A4" w:rsidRPr="00DE3B7D">
        <w:rPr>
          <w:rFonts w:hint="eastAsia"/>
          <w:lang w:eastAsia="zh-CN"/>
        </w:rPr>
        <w:t>连接到了</w:t>
      </w:r>
      <w:r w:rsidR="00184732" w:rsidRPr="00DE3B7D">
        <w:rPr>
          <w:rFonts w:hint="eastAsia"/>
          <w:lang w:eastAsia="zh-CN"/>
        </w:rPr>
        <w:t>相同</w:t>
      </w:r>
      <w:r w:rsidR="007906A4" w:rsidRPr="00DE3B7D">
        <w:rPr>
          <w:rFonts w:hint="eastAsia"/>
          <w:lang w:eastAsia="zh-CN"/>
        </w:rPr>
        <w:t>的</w:t>
      </w:r>
      <w:r w:rsidR="007906A4" w:rsidRPr="00DE3B7D">
        <w:rPr>
          <w:rFonts w:hint="eastAsia"/>
          <w:lang w:eastAsia="zh-CN"/>
        </w:rPr>
        <w:t>PEX</w:t>
      </w:r>
      <w:r w:rsidR="007906A4" w:rsidRPr="00DE3B7D">
        <w:rPr>
          <w:rFonts w:hint="eastAsia"/>
          <w:lang w:eastAsia="zh-CN"/>
        </w:rPr>
        <w:t>设备</w:t>
      </w:r>
      <w:r w:rsidR="005A2DB5" w:rsidRPr="00DE3B7D">
        <w:rPr>
          <w:rFonts w:hint="eastAsia"/>
          <w:lang w:eastAsia="zh-CN"/>
        </w:rPr>
        <w:t>。</w:t>
      </w:r>
    </w:p>
    <w:p w:rsidR="00000000" w:rsidRDefault="00895FE0">
      <w:pPr>
        <w:pStyle w:val="ItemList2"/>
      </w:pPr>
      <w:r w:rsidRPr="00DE3B7D">
        <w:rPr>
          <w:rFonts w:hint="eastAsia"/>
          <w:lang w:eastAsia="zh-CN"/>
        </w:rPr>
        <w:t>确保父设备和</w:t>
      </w:r>
      <w:r w:rsidRPr="00DE3B7D">
        <w:rPr>
          <w:rFonts w:hint="eastAsia"/>
          <w:lang w:eastAsia="zh-CN"/>
        </w:rPr>
        <w:t>PEX</w:t>
      </w:r>
      <w:r w:rsidRPr="00DE3B7D">
        <w:rPr>
          <w:rFonts w:hint="eastAsia"/>
          <w:lang w:eastAsia="zh-CN"/>
        </w:rPr>
        <w:t>设备之间的</w:t>
      </w:r>
      <w:r w:rsidR="00932A70" w:rsidRPr="00DE3B7D">
        <w:rPr>
          <w:rFonts w:hint="eastAsia"/>
          <w:lang w:eastAsia="zh-CN"/>
        </w:rPr>
        <w:t>链路</w:t>
      </w:r>
      <w:r w:rsidRPr="00DE3B7D">
        <w:rPr>
          <w:rFonts w:hint="eastAsia"/>
          <w:lang w:eastAsia="zh-CN"/>
        </w:rPr>
        <w:t>是</w:t>
      </w:r>
      <w:r w:rsidR="00113FCE" w:rsidRPr="00DE3B7D">
        <w:rPr>
          <w:rFonts w:hint="eastAsia"/>
          <w:lang w:eastAsia="zh-CN"/>
        </w:rPr>
        <w:t>稳定的</w:t>
      </w:r>
      <w:r w:rsidRPr="00DE3B7D">
        <w:rPr>
          <w:rFonts w:hint="eastAsia"/>
          <w:lang w:eastAsia="zh-CN"/>
        </w:rPr>
        <w:t>。</w:t>
      </w:r>
    </w:p>
    <w:p w:rsidR="00000000" w:rsidRDefault="005D589E">
      <w:pPr>
        <w:pStyle w:val="ItemStep"/>
      </w:pPr>
      <w:r w:rsidRPr="00DE3B7D">
        <w:t>如果问题</w:t>
      </w:r>
      <w:r w:rsidRPr="00DE3B7D">
        <w:rPr>
          <w:rFonts w:hint="eastAsia"/>
        </w:rPr>
        <w:t>无法解决</w:t>
      </w:r>
      <w:r w:rsidRPr="00DE3B7D">
        <w:t>，请联系</w:t>
      </w:r>
      <w:r w:rsidRPr="00DE3B7D">
        <w:t>H3C</w:t>
      </w:r>
      <w:r w:rsidRPr="00DE3B7D">
        <w:rPr>
          <w:rFonts w:hint="eastAsia"/>
        </w:rPr>
        <w:t>用服。</w:t>
      </w:r>
    </w:p>
    <w:sectPr w:rsidR="00000000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6C0" w:rsidRDefault="00EB56C0">
      <w:r>
        <w:separator/>
      </w:r>
    </w:p>
  </w:endnote>
  <w:endnote w:type="continuationSeparator" w:id="0">
    <w:p w:rsidR="00EB56C0" w:rsidRDefault="00EB5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AB1324" w:rsidP="00020766">
        <w:pPr>
          <w:pStyle w:val="a5"/>
        </w:pPr>
        <w:r w:rsidRPr="00AB1324">
          <w:fldChar w:fldCharType="begin"/>
        </w:r>
        <w:r w:rsidR="00F86011">
          <w:instrText>PAGE   \* MERGEFORMAT</w:instrText>
        </w:r>
        <w:r w:rsidRPr="00AB1324">
          <w:fldChar w:fldCharType="separate"/>
        </w:r>
        <w:r w:rsidR="004B6A7E" w:rsidRPr="004B6A7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6C0" w:rsidRDefault="00EB56C0">
      <w:r>
        <w:separator/>
      </w:r>
    </w:p>
  </w:footnote>
  <w:footnote w:type="continuationSeparator" w:id="0">
    <w:p w:rsidR="00EB56C0" w:rsidRDefault="00EB56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 w:numId="46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5F1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3FCE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6E44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4798"/>
    <w:rsid w:val="00175B48"/>
    <w:rsid w:val="00175BDE"/>
    <w:rsid w:val="00175C9A"/>
    <w:rsid w:val="00181C6A"/>
    <w:rsid w:val="00184495"/>
    <w:rsid w:val="00184732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C7D51"/>
    <w:rsid w:val="001D04FC"/>
    <w:rsid w:val="001D1259"/>
    <w:rsid w:val="001D2135"/>
    <w:rsid w:val="001D2EBC"/>
    <w:rsid w:val="001D311C"/>
    <w:rsid w:val="001D3E60"/>
    <w:rsid w:val="001D51EC"/>
    <w:rsid w:val="001D5527"/>
    <w:rsid w:val="001D5BD0"/>
    <w:rsid w:val="001D6A74"/>
    <w:rsid w:val="001E1371"/>
    <w:rsid w:val="001E2AF7"/>
    <w:rsid w:val="001E2CD7"/>
    <w:rsid w:val="001E3630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37711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077E"/>
    <w:rsid w:val="002B6C6F"/>
    <w:rsid w:val="002B7029"/>
    <w:rsid w:val="002C0B98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2F6FC8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1D6E"/>
    <w:rsid w:val="00334163"/>
    <w:rsid w:val="00335256"/>
    <w:rsid w:val="00341E4B"/>
    <w:rsid w:val="00341F10"/>
    <w:rsid w:val="00342D15"/>
    <w:rsid w:val="0034454A"/>
    <w:rsid w:val="00346775"/>
    <w:rsid w:val="0034772E"/>
    <w:rsid w:val="00355E54"/>
    <w:rsid w:val="00367E4F"/>
    <w:rsid w:val="00371495"/>
    <w:rsid w:val="003722E6"/>
    <w:rsid w:val="00375210"/>
    <w:rsid w:val="003774C4"/>
    <w:rsid w:val="003776F1"/>
    <w:rsid w:val="00380586"/>
    <w:rsid w:val="00382E2E"/>
    <w:rsid w:val="00384501"/>
    <w:rsid w:val="00386DB1"/>
    <w:rsid w:val="003879B5"/>
    <w:rsid w:val="00387CDA"/>
    <w:rsid w:val="003918F6"/>
    <w:rsid w:val="00392D91"/>
    <w:rsid w:val="00395E0A"/>
    <w:rsid w:val="003A3B90"/>
    <w:rsid w:val="003A4CE6"/>
    <w:rsid w:val="003B0F07"/>
    <w:rsid w:val="003B14A9"/>
    <w:rsid w:val="003B14AD"/>
    <w:rsid w:val="003C24DF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2C52"/>
    <w:rsid w:val="00403B5E"/>
    <w:rsid w:val="00406AB4"/>
    <w:rsid w:val="00406D7E"/>
    <w:rsid w:val="00411065"/>
    <w:rsid w:val="00415CFA"/>
    <w:rsid w:val="004161B0"/>
    <w:rsid w:val="00417381"/>
    <w:rsid w:val="00420399"/>
    <w:rsid w:val="00423F76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27"/>
    <w:rsid w:val="004B3B89"/>
    <w:rsid w:val="004B611B"/>
    <w:rsid w:val="004B6172"/>
    <w:rsid w:val="004B68FA"/>
    <w:rsid w:val="004B6A7E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47D8"/>
    <w:rsid w:val="004E5052"/>
    <w:rsid w:val="004E5376"/>
    <w:rsid w:val="004E5B86"/>
    <w:rsid w:val="004E6716"/>
    <w:rsid w:val="004F1DB5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2710E"/>
    <w:rsid w:val="005314E6"/>
    <w:rsid w:val="00531884"/>
    <w:rsid w:val="00531E8D"/>
    <w:rsid w:val="0053247F"/>
    <w:rsid w:val="00536287"/>
    <w:rsid w:val="005368AA"/>
    <w:rsid w:val="0054341C"/>
    <w:rsid w:val="0054369B"/>
    <w:rsid w:val="005439BC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0626"/>
    <w:rsid w:val="0059748F"/>
    <w:rsid w:val="005A09A6"/>
    <w:rsid w:val="005A0F8A"/>
    <w:rsid w:val="005A1F18"/>
    <w:rsid w:val="005A2730"/>
    <w:rsid w:val="005A2DB5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589E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3122"/>
    <w:rsid w:val="00624EAE"/>
    <w:rsid w:val="00625C98"/>
    <w:rsid w:val="00625CFB"/>
    <w:rsid w:val="0062645B"/>
    <w:rsid w:val="0063750F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038F"/>
    <w:rsid w:val="006A178D"/>
    <w:rsid w:val="006A18F5"/>
    <w:rsid w:val="006A1FD0"/>
    <w:rsid w:val="006A20DA"/>
    <w:rsid w:val="006A4D0A"/>
    <w:rsid w:val="006A634F"/>
    <w:rsid w:val="006A6CFD"/>
    <w:rsid w:val="006A6D59"/>
    <w:rsid w:val="006A7613"/>
    <w:rsid w:val="006B2CC6"/>
    <w:rsid w:val="006B7FC9"/>
    <w:rsid w:val="006C4460"/>
    <w:rsid w:val="006D2B8F"/>
    <w:rsid w:val="006D5EA7"/>
    <w:rsid w:val="006E028D"/>
    <w:rsid w:val="006E3CEF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C1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35AE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5442"/>
    <w:rsid w:val="0078633A"/>
    <w:rsid w:val="00786659"/>
    <w:rsid w:val="007906A4"/>
    <w:rsid w:val="00793DEE"/>
    <w:rsid w:val="00795514"/>
    <w:rsid w:val="00796DF0"/>
    <w:rsid w:val="007A2D2E"/>
    <w:rsid w:val="007A2F79"/>
    <w:rsid w:val="007A61E5"/>
    <w:rsid w:val="007A64BE"/>
    <w:rsid w:val="007A697C"/>
    <w:rsid w:val="007B1D4C"/>
    <w:rsid w:val="007B6CB8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17587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62759"/>
    <w:rsid w:val="0087187C"/>
    <w:rsid w:val="0087204F"/>
    <w:rsid w:val="0087274C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95FE0"/>
    <w:rsid w:val="008B2207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003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163"/>
    <w:rsid w:val="009149CA"/>
    <w:rsid w:val="009154A6"/>
    <w:rsid w:val="009170DD"/>
    <w:rsid w:val="00923C65"/>
    <w:rsid w:val="00924D9D"/>
    <w:rsid w:val="00926BD1"/>
    <w:rsid w:val="009325BF"/>
    <w:rsid w:val="00932A70"/>
    <w:rsid w:val="00934141"/>
    <w:rsid w:val="00937441"/>
    <w:rsid w:val="00937719"/>
    <w:rsid w:val="00944C3F"/>
    <w:rsid w:val="00945982"/>
    <w:rsid w:val="00947399"/>
    <w:rsid w:val="009474FE"/>
    <w:rsid w:val="00954ACA"/>
    <w:rsid w:val="00957727"/>
    <w:rsid w:val="00961202"/>
    <w:rsid w:val="00964BC7"/>
    <w:rsid w:val="00966C74"/>
    <w:rsid w:val="00966E02"/>
    <w:rsid w:val="00967062"/>
    <w:rsid w:val="00967562"/>
    <w:rsid w:val="00973BC0"/>
    <w:rsid w:val="009778D5"/>
    <w:rsid w:val="00980625"/>
    <w:rsid w:val="00980707"/>
    <w:rsid w:val="009825F8"/>
    <w:rsid w:val="00983A0B"/>
    <w:rsid w:val="00983F84"/>
    <w:rsid w:val="0098481F"/>
    <w:rsid w:val="0098518D"/>
    <w:rsid w:val="009858A8"/>
    <w:rsid w:val="00991D94"/>
    <w:rsid w:val="00994846"/>
    <w:rsid w:val="009964EB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177D"/>
    <w:rsid w:val="009C454B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057C6"/>
    <w:rsid w:val="00A22DF9"/>
    <w:rsid w:val="00A26058"/>
    <w:rsid w:val="00A3072F"/>
    <w:rsid w:val="00A328BA"/>
    <w:rsid w:val="00A41B6E"/>
    <w:rsid w:val="00A41F0B"/>
    <w:rsid w:val="00A42E31"/>
    <w:rsid w:val="00A4763F"/>
    <w:rsid w:val="00A5113A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7687F"/>
    <w:rsid w:val="00A80955"/>
    <w:rsid w:val="00A83E1D"/>
    <w:rsid w:val="00A84C05"/>
    <w:rsid w:val="00A85543"/>
    <w:rsid w:val="00A921AC"/>
    <w:rsid w:val="00A93473"/>
    <w:rsid w:val="00A93797"/>
    <w:rsid w:val="00AA042C"/>
    <w:rsid w:val="00AB0C10"/>
    <w:rsid w:val="00AB1324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1EE7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B9F"/>
    <w:rsid w:val="00B56CE9"/>
    <w:rsid w:val="00B57622"/>
    <w:rsid w:val="00B579B4"/>
    <w:rsid w:val="00B57C39"/>
    <w:rsid w:val="00B61AEC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B104D"/>
    <w:rsid w:val="00BC1656"/>
    <w:rsid w:val="00BC4A6E"/>
    <w:rsid w:val="00BD1B72"/>
    <w:rsid w:val="00BD5989"/>
    <w:rsid w:val="00BE1147"/>
    <w:rsid w:val="00BE16BD"/>
    <w:rsid w:val="00BE1AA7"/>
    <w:rsid w:val="00BE3201"/>
    <w:rsid w:val="00BE5AEF"/>
    <w:rsid w:val="00BF2BC2"/>
    <w:rsid w:val="00BF327E"/>
    <w:rsid w:val="00C0198D"/>
    <w:rsid w:val="00C02FAC"/>
    <w:rsid w:val="00C042C6"/>
    <w:rsid w:val="00C05C35"/>
    <w:rsid w:val="00C07CC8"/>
    <w:rsid w:val="00C1084C"/>
    <w:rsid w:val="00C11FD7"/>
    <w:rsid w:val="00C13179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4E35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33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A7E1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36EB"/>
    <w:rsid w:val="00D07695"/>
    <w:rsid w:val="00D109C8"/>
    <w:rsid w:val="00D11711"/>
    <w:rsid w:val="00D11AD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34F4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350A"/>
    <w:rsid w:val="00D8523A"/>
    <w:rsid w:val="00D8597D"/>
    <w:rsid w:val="00D91E67"/>
    <w:rsid w:val="00D91F91"/>
    <w:rsid w:val="00D925C9"/>
    <w:rsid w:val="00D97321"/>
    <w:rsid w:val="00DA0426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3B7D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0894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6C0"/>
    <w:rsid w:val="00EB58B5"/>
    <w:rsid w:val="00EB5A46"/>
    <w:rsid w:val="00EB7488"/>
    <w:rsid w:val="00EB7A14"/>
    <w:rsid w:val="00EC1B16"/>
    <w:rsid w:val="00EC2DD1"/>
    <w:rsid w:val="00EC60C1"/>
    <w:rsid w:val="00EC7602"/>
    <w:rsid w:val="00ED5B4D"/>
    <w:rsid w:val="00ED6110"/>
    <w:rsid w:val="00EE2A73"/>
    <w:rsid w:val="00EE52D4"/>
    <w:rsid w:val="00EF0003"/>
    <w:rsid w:val="00EF036A"/>
    <w:rsid w:val="00EF4412"/>
    <w:rsid w:val="00EF4426"/>
    <w:rsid w:val="00F01144"/>
    <w:rsid w:val="00F01BFD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BCC"/>
    <w:rsid w:val="00F45C8B"/>
    <w:rsid w:val="00F4612D"/>
    <w:rsid w:val="00F474DF"/>
    <w:rsid w:val="00F53CCC"/>
    <w:rsid w:val="00F57C73"/>
    <w:rsid w:val="00F67D05"/>
    <w:rsid w:val="00F7049D"/>
    <w:rsid w:val="00F71CF8"/>
    <w:rsid w:val="00F72051"/>
    <w:rsid w:val="00F72B25"/>
    <w:rsid w:val="00F74133"/>
    <w:rsid w:val="00F84DAD"/>
    <w:rsid w:val="00F86011"/>
    <w:rsid w:val="00F860FE"/>
    <w:rsid w:val="00F868A8"/>
    <w:rsid w:val="00F8742A"/>
    <w:rsid w:val="00F90478"/>
    <w:rsid w:val="00F90D70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B58F2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a0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0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1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2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3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4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5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5F34A-CEF3-4BF1-9ED2-0AC88A927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92</TotalTime>
  <Pages>3</Pages>
  <Words>672</Words>
  <Characters>1572</Characters>
  <Application>Microsoft Office Word</Application>
  <DocSecurity>0</DocSecurity>
  <Lines>139</Lines>
  <Paragraphs>122</Paragraphs>
  <ScaleCrop>false</ScaleCrop>
  <Company/>
  <LinksUpToDate>false</LinksUpToDate>
  <CharactersWithSpaces>1610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105</cp:revision>
  <cp:lastPrinted>2010-05-04T10:01:00Z</cp:lastPrinted>
  <dcterms:created xsi:type="dcterms:W3CDTF">2014-07-09T08:19:00Z</dcterms:created>
  <dcterms:modified xsi:type="dcterms:W3CDTF">2014-07-31T10:34:00Z</dcterms:modified>
</cp:coreProperties>
</file>